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15D1B" w14:textId="77777777" w:rsidR="003230C3" w:rsidRDefault="003230C3" w:rsidP="003230C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BAYNBRIG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d.ca.1444)</w:t>
      </w:r>
    </w:p>
    <w:p w14:paraId="13CDAFED" w14:textId="77777777" w:rsidR="003230C3" w:rsidRDefault="003230C3" w:rsidP="003230C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York. Brasier or potter.</w:t>
      </w:r>
    </w:p>
    <w:p w14:paraId="54E2C5C7" w14:textId="77777777" w:rsidR="003230C3" w:rsidRDefault="003230C3" w:rsidP="003230C3">
      <w:pPr>
        <w:pStyle w:val="NoSpacing"/>
        <w:jc w:val="both"/>
        <w:rPr>
          <w:rFonts w:cs="Times New Roman"/>
          <w:szCs w:val="24"/>
        </w:rPr>
      </w:pPr>
    </w:p>
    <w:p w14:paraId="1ACA435B" w14:textId="77777777" w:rsidR="003230C3" w:rsidRDefault="003230C3" w:rsidP="003230C3">
      <w:pPr>
        <w:pStyle w:val="NoSpacing"/>
        <w:jc w:val="both"/>
        <w:rPr>
          <w:rFonts w:cs="Times New Roman"/>
          <w:szCs w:val="24"/>
        </w:rPr>
      </w:pPr>
    </w:p>
    <w:p w14:paraId="5C86A84A" w14:textId="77777777" w:rsidR="003230C3" w:rsidRDefault="003230C3" w:rsidP="003230C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>He died in or before this time.</w:t>
      </w:r>
    </w:p>
    <w:p w14:paraId="34F2FB7F" w14:textId="77777777" w:rsidR="003230C3" w:rsidRDefault="003230C3" w:rsidP="003230C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70FD4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68A6FE17" w14:textId="77777777" w:rsidR="003230C3" w:rsidRDefault="003230C3" w:rsidP="003230C3">
      <w:pPr>
        <w:pStyle w:val="NoSpacing"/>
        <w:jc w:val="both"/>
        <w:rPr>
          <w:rFonts w:cs="Times New Roman"/>
          <w:szCs w:val="24"/>
        </w:rPr>
      </w:pPr>
    </w:p>
    <w:p w14:paraId="696EB914" w14:textId="77777777" w:rsidR="003230C3" w:rsidRDefault="003230C3" w:rsidP="003230C3">
      <w:pPr>
        <w:pStyle w:val="NoSpacing"/>
        <w:jc w:val="both"/>
        <w:rPr>
          <w:rFonts w:cs="Times New Roman"/>
          <w:szCs w:val="24"/>
        </w:rPr>
      </w:pPr>
    </w:p>
    <w:p w14:paraId="57BF36B7" w14:textId="77777777" w:rsidR="003230C3" w:rsidRDefault="003230C3" w:rsidP="003230C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Executors:   Thomas Sergeantson(q.v.) and his wife, Agnes(q.v.).   (ibid.)</w:t>
      </w:r>
    </w:p>
    <w:p w14:paraId="5DA2ED62" w14:textId="77777777" w:rsidR="003230C3" w:rsidRDefault="003230C3" w:rsidP="003230C3">
      <w:pPr>
        <w:pStyle w:val="NoSpacing"/>
        <w:jc w:val="both"/>
        <w:rPr>
          <w:rFonts w:cs="Times New Roman"/>
          <w:szCs w:val="24"/>
        </w:rPr>
      </w:pPr>
    </w:p>
    <w:p w14:paraId="4E79BFD0" w14:textId="77777777" w:rsidR="003230C3" w:rsidRDefault="003230C3" w:rsidP="003230C3">
      <w:pPr>
        <w:pStyle w:val="NoSpacing"/>
        <w:jc w:val="both"/>
        <w:rPr>
          <w:rFonts w:cs="Times New Roman"/>
          <w:szCs w:val="24"/>
        </w:rPr>
      </w:pPr>
    </w:p>
    <w:p w14:paraId="2FC06807" w14:textId="77777777" w:rsidR="003230C3" w:rsidRDefault="003230C3" w:rsidP="003230C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24 September 2023</w:t>
      </w:r>
    </w:p>
    <w:p w14:paraId="6E1360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D547E" w14:textId="77777777" w:rsidR="003230C3" w:rsidRDefault="003230C3" w:rsidP="009139A6">
      <w:r>
        <w:separator/>
      </w:r>
    </w:p>
  </w:endnote>
  <w:endnote w:type="continuationSeparator" w:id="0">
    <w:p w14:paraId="01F826E8" w14:textId="77777777" w:rsidR="003230C3" w:rsidRDefault="003230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6A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211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2CA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97F49" w14:textId="77777777" w:rsidR="003230C3" w:rsidRDefault="003230C3" w:rsidP="009139A6">
      <w:r>
        <w:separator/>
      </w:r>
    </w:p>
  </w:footnote>
  <w:footnote w:type="continuationSeparator" w:id="0">
    <w:p w14:paraId="2FD0296B" w14:textId="77777777" w:rsidR="003230C3" w:rsidRDefault="003230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27D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E52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0A3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0C3"/>
    <w:rsid w:val="000666E0"/>
    <w:rsid w:val="002510B7"/>
    <w:rsid w:val="003230C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6ED99"/>
  <w15:chartTrackingRefBased/>
  <w15:docId w15:val="{D1D12813-6842-445B-AFBC-68256A68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230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2023-09-25T10:37:00Z</dcterms:created>
  <dcterms:modified xsi:type="dcterms:W3CDTF">2023-09-25T10:38:00Z</dcterms:modified>
</cp:coreProperties>
</file>